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B19B9" w14:textId="77777777" w:rsidR="00A2416B" w:rsidRPr="00690BA6" w:rsidRDefault="00A2416B" w:rsidP="00A2416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Philip OSBERN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B36ABF1" w14:textId="77777777" w:rsidR="00A2416B" w:rsidRDefault="00A2416B" w:rsidP="00A241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5B6F1F4E" w14:textId="77777777" w:rsidR="00A2416B" w:rsidRDefault="00A2416B" w:rsidP="00A241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10DC9C" w14:textId="77777777" w:rsidR="00A2416B" w:rsidRDefault="00A2416B" w:rsidP="00A241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EC2E62" w14:textId="77777777" w:rsidR="00A2416B" w:rsidRDefault="00A2416B" w:rsidP="00A2416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Treverakke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15BC13AF" w14:textId="77777777" w:rsidR="00A2416B" w:rsidRDefault="00A2416B" w:rsidP="00A2416B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m.9,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B4BEF3F" w14:textId="77777777" w:rsidR="00A2416B" w:rsidRDefault="00A2416B" w:rsidP="00A2416B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5B263973" w14:textId="77777777" w:rsidR="00A2416B" w:rsidRDefault="00A2416B" w:rsidP="00A241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76CA77" w14:textId="77777777" w:rsidR="00A2416B" w:rsidRDefault="00A2416B" w:rsidP="00A241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422154" w14:textId="77777777" w:rsidR="00A2416B" w:rsidRDefault="00A2416B" w:rsidP="00A241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October 2021</w:t>
      </w:r>
    </w:p>
    <w:p w14:paraId="0AC785F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5F2FC" w14:textId="77777777" w:rsidR="00A2416B" w:rsidRDefault="00A2416B" w:rsidP="009139A6">
      <w:r>
        <w:separator/>
      </w:r>
    </w:p>
  </w:endnote>
  <w:endnote w:type="continuationSeparator" w:id="0">
    <w:p w14:paraId="34245672" w14:textId="77777777" w:rsidR="00A2416B" w:rsidRDefault="00A241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7B7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7F47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61A9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B8C75" w14:textId="77777777" w:rsidR="00A2416B" w:rsidRDefault="00A2416B" w:rsidP="009139A6">
      <w:r>
        <w:separator/>
      </w:r>
    </w:p>
  </w:footnote>
  <w:footnote w:type="continuationSeparator" w:id="0">
    <w:p w14:paraId="1DF03083" w14:textId="77777777" w:rsidR="00A2416B" w:rsidRDefault="00A241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D84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5B9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BBA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16B"/>
    <w:rsid w:val="000666E0"/>
    <w:rsid w:val="002510B7"/>
    <w:rsid w:val="005C130B"/>
    <w:rsid w:val="00826F5C"/>
    <w:rsid w:val="009139A6"/>
    <w:rsid w:val="009448BB"/>
    <w:rsid w:val="00A2416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E7E23"/>
  <w15:chartTrackingRefBased/>
  <w15:docId w15:val="{0B9ED9E5-373D-4D2E-AE00-61BFD5CB5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2021-12-06T11:59:00Z</dcterms:created>
  <dcterms:modified xsi:type="dcterms:W3CDTF">2021-12-06T12:01:00Z</dcterms:modified>
</cp:coreProperties>
</file>